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142A7A" w14:textId="77777777" w:rsidR="005434D8" w:rsidRDefault="005434D8" w:rsidP="005434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TOBY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21AE8F05" w14:textId="77777777" w:rsidR="005434D8" w:rsidRDefault="005434D8" w:rsidP="005434D8">
      <w:pPr>
        <w:rPr>
          <w:rFonts w:ascii="Times New Roman" w:hAnsi="Times New Roman" w:cs="Times New Roman"/>
        </w:rPr>
      </w:pPr>
    </w:p>
    <w:p w14:paraId="40B180AB" w14:textId="77777777" w:rsidR="005434D8" w:rsidRDefault="005434D8" w:rsidP="005434D8">
      <w:pPr>
        <w:rPr>
          <w:rFonts w:ascii="Times New Roman" w:hAnsi="Times New Roman" w:cs="Times New Roman"/>
        </w:rPr>
      </w:pPr>
    </w:p>
    <w:p w14:paraId="74A1EF64" w14:textId="77777777" w:rsidR="005434D8" w:rsidRDefault="005434D8" w:rsidP="005434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account as receiver against John </w:t>
      </w:r>
      <w:proofErr w:type="spellStart"/>
      <w:r>
        <w:rPr>
          <w:rFonts w:ascii="Times New Roman" w:hAnsi="Times New Roman" w:cs="Times New Roman"/>
        </w:rPr>
        <w:t>Walcote</w:t>
      </w:r>
      <w:proofErr w:type="spellEnd"/>
      <w:r>
        <w:rPr>
          <w:rFonts w:ascii="Times New Roman" w:hAnsi="Times New Roman" w:cs="Times New Roman"/>
        </w:rPr>
        <w:t xml:space="preserve"> of </w:t>
      </w:r>
    </w:p>
    <w:p w14:paraId="0369D647" w14:textId="77777777" w:rsidR="005434D8" w:rsidRDefault="005434D8" w:rsidP="005434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London, mercer(q.v.).</w:t>
      </w:r>
    </w:p>
    <w:p w14:paraId="0E4E1A84" w14:textId="77777777" w:rsidR="005434D8" w:rsidRDefault="005434D8" w:rsidP="005434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655C00AF" w14:textId="77777777" w:rsidR="005434D8" w:rsidRDefault="005434D8" w:rsidP="005434D8">
      <w:pPr>
        <w:rPr>
          <w:rFonts w:ascii="Times New Roman" w:hAnsi="Times New Roman" w:cs="Times New Roman"/>
        </w:rPr>
      </w:pPr>
    </w:p>
    <w:p w14:paraId="15932566" w14:textId="77777777" w:rsidR="005434D8" w:rsidRDefault="005434D8" w:rsidP="005434D8">
      <w:pPr>
        <w:rPr>
          <w:rFonts w:ascii="Times New Roman" w:hAnsi="Times New Roman" w:cs="Times New Roman"/>
        </w:rPr>
      </w:pPr>
    </w:p>
    <w:p w14:paraId="490E7C24" w14:textId="77777777" w:rsidR="005434D8" w:rsidRDefault="005434D8" w:rsidP="005434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 February 2019</w:t>
      </w:r>
    </w:p>
    <w:p w14:paraId="79827593" w14:textId="77777777" w:rsidR="006B2F86" w:rsidRPr="005434D8" w:rsidRDefault="005434D8" w:rsidP="005434D8">
      <w:bookmarkStart w:id="0" w:name="_GoBack"/>
      <w:bookmarkEnd w:id="0"/>
    </w:p>
    <w:sectPr w:rsidR="006B2F86" w:rsidRPr="005434D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DE79A8" w14:textId="77777777" w:rsidR="005434D8" w:rsidRDefault="005434D8" w:rsidP="00E71FC3">
      <w:r>
        <w:separator/>
      </w:r>
    </w:p>
  </w:endnote>
  <w:endnote w:type="continuationSeparator" w:id="0">
    <w:p w14:paraId="0FE8251C" w14:textId="77777777" w:rsidR="005434D8" w:rsidRDefault="005434D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0B44E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E59053" w14:textId="77777777" w:rsidR="005434D8" w:rsidRDefault="005434D8" w:rsidP="00E71FC3">
      <w:r>
        <w:separator/>
      </w:r>
    </w:p>
  </w:footnote>
  <w:footnote w:type="continuationSeparator" w:id="0">
    <w:p w14:paraId="4CE6980D" w14:textId="77777777" w:rsidR="005434D8" w:rsidRDefault="005434D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34D8"/>
    <w:rsid w:val="001A7C09"/>
    <w:rsid w:val="005434D8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C627BC"/>
  <w15:chartTrackingRefBased/>
  <w15:docId w15:val="{548AB95D-BF4F-46DF-B164-C19C84A3C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434D8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2019-02-23T19:51:00Z</dcterms:created>
  <dcterms:modified xsi:type="dcterms:W3CDTF">2019-02-23T19:51:00Z</dcterms:modified>
</cp:coreProperties>
</file>